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58441A" w14:textId="77777777" w:rsidR="00BB0A85" w:rsidRPr="00BB0A85" w:rsidRDefault="00FB3E24" w:rsidP="00BB0A85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bookmarkStart w:id="0" w:name="_Hlk176178282"/>
      <w:r w:rsidR="00BB0A85" w:rsidRPr="00BB0A85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439875E" w14:textId="77777777" w:rsidR="00BB0A85" w:rsidRPr="00BB0A85" w:rsidRDefault="00BB0A85" w:rsidP="00BB0A85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B0A85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E0AE687" w14:textId="77777777" w:rsidR="00BB0A85" w:rsidRPr="00BB0A85" w:rsidRDefault="00BB0A85" w:rsidP="00BB0A85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B0A85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033AD0E4" w14:textId="77777777" w:rsidR="00BB0A85" w:rsidRPr="00BB0A85" w:rsidRDefault="00BB0A85" w:rsidP="0072729E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BB0A85">
        <w:rPr>
          <w:rFonts w:ascii="Corbel" w:hAnsi="Corbel"/>
          <w:i/>
          <w:sz w:val="20"/>
          <w:szCs w:val="20"/>
          <w:lang w:eastAsia="ar-SA"/>
        </w:rPr>
        <w:t>(skrajne daty</w:t>
      </w:r>
      <w:r w:rsidRPr="00BB0A85">
        <w:rPr>
          <w:rFonts w:ascii="Corbel" w:hAnsi="Corbel"/>
          <w:sz w:val="20"/>
          <w:szCs w:val="20"/>
          <w:lang w:eastAsia="ar-SA"/>
        </w:rPr>
        <w:t>)</w:t>
      </w:r>
    </w:p>
    <w:p w14:paraId="026C7A72" w14:textId="77777777" w:rsidR="00BB0A85" w:rsidRPr="00BB0A85" w:rsidRDefault="00BB0A85" w:rsidP="00BB0A85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BB0A85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6527D766" w14:textId="77777777" w:rsidR="00BB0A85" w:rsidRPr="00BB0A85" w:rsidRDefault="00BB0A85" w:rsidP="00BB0A85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BB0A85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62573455" w14:textId="77777777" w:rsidR="0072729E" w:rsidRDefault="0072729E" w:rsidP="00FB3E24">
      <w:pPr>
        <w:pStyle w:val="Punktygwne"/>
        <w:spacing w:before="0" w:after="0"/>
        <w:rPr>
          <w:rFonts w:ascii="Corbel" w:hAnsi="Corbel"/>
          <w:szCs w:val="24"/>
        </w:rPr>
      </w:pPr>
    </w:p>
    <w:p w14:paraId="1E0E7132" w14:textId="6D334126" w:rsidR="00FB3E24" w:rsidRDefault="00FB3E24" w:rsidP="00FB3E2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B3E24" w14:paraId="25D4A351" w14:textId="77777777" w:rsidTr="70162F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95FC2" w14:textId="77777777" w:rsidR="00FB3E24" w:rsidRDefault="00FB3E2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B7217" w14:textId="77777777" w:rsidR="00FB3E24" w:rsidRDefault="00FB3E24" w:rsidP="70162FA9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70162FA9">
              <w:rPr>
                <w:rFonts w:ascii="Corbel" w:hAnsi="Corbel"/>
                <w:bCs/>
                <w:sz w:val="24"/>
                <w:szCs w:val="24"/>
              </w:rPr>
              <w:t>Seminarium dyplomowe</w:t>
            </w:r>
          </w:p>
        </w:tc>
      </w:tr>
      <w:tr w:rsidR="00FB3E24" w14:paraId="05C2E77C" w14:textId="77777777" w:rsidTr="70162F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A0E6C" w14:textId="77777777" w:rsidR="00FB3E24" w:rsidRDefault="00FB3E2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47AF" w14:textId="435BF7D7" w:rsidR="00FB3E24" w:rsidRDefault="00F356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5689">
              <w:rPr>
                <w:rFonts w:ascii="Corbel" w:hAnsi="Corbel"/>
                <w:b w:val="0"/>
                <w:sz w:val="24"/>
                <w:szCs w:val="24"/>
              </w:rPr>
              <w:t>A2SO03</w:t>
            </w:r>
          </w:p>
        </w:tc>
      </w:tr>
      <w:tr w:rsidR="00FB3E24" w14:paraId="092E4C35" w14:textId="77777777" w:rsidTr="70162F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72A89" w14:textId="77777777" w:rsidR="00FB3E24" w:rsidRDefault="00FB3E2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77CDF" w14:textId="5127F481" w:rsidR="00FB3E24" w:rsidRDefault="00FB3E24" w:rsidP="70162F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0162FA9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="00FB3E24" w14:paraId="4271B349" w14:textId="77777777" w:rsidTr="70162F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E54E2" w14:textId="77777777" w:rsidR="00FB3E24" w:rsidRDefault="00FB3E2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B54D2" w14:textId="28348678" w:rsidR="00FB3E24" w:rsidRDefault="00FB3E24" w:rsidP="70162F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0162FA9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FB3E24" w14:paraId="1D4583F6" w14:textId="77777777" w:rsidTr="70162F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7DDCD" w14:textId="77777777" w:rsidR="00FB3E24" w:rsidRDefault="00FB3E2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B2A1" w14:textId="77777777" w:rsidR="00FB3E24" w:rsidRDefault="00FB3E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FB3E24" w14:paraId="215FB9A6" w14:textId="77777777" w:rsidTr="70162F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340F" w14:textId="77777777" w:rsidR="00FB3E24" w:rsidRDefault="00FB3E2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DE60F" w14:textId="3FA2FDD8" w:rsidR="00FB3E24" w:rsidRDefault="00FB3E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FB3E24" w14:paraId="39C411E0" w14:textId="77777777" w:rsidTr="70162F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1D3DE" w14:textId="77777777" w:rsidR="00FB3E24" w:rsidRDefault="00FB3E2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9DF2F" w14:textId="3CC905B4" w:rsidR="00FB3E24" w:rsidRDefault="00FB3E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FB3E24" w14:paraId="47436E9C" w14:textId="77777777" w:rsidTr="70162F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E8555" w14:textId="77777777" w:rsidR="00FB3E24" w:rsidRDefault="00FB3E2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E83F" w14:textId="77777777" w:rsidR="00FB3E24" w:rsidRDefault="00FB3E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FB3E24" w14:paraId="76BF677F" w14:textId="77777777" w:rsidTr="70162F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3995" w14:textId="77777777" w:rsidR="00FB3E24" w:rsidRDefault="00FB3E2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8B39D" w14:textId="545F83A1" w:rsidR="00FB3E24" w:rsidRDefault="00FB3E24" w:rsidP="70162F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0162FA9">
              <w:rPr>
                <w:rFonts w:ascii="Corbel" w:hAnsi="Corbel"/>
                <w:b w:val="0"/>
                <w:sz w:val="24"/>
                <w:szCs w:val="24"/>
              </w:rPr>
              <w:t xml:space="preserve">I, II / II, III, IV </w:t>
            </w:r>
          </w:p>
        </w:tc>
      </w:tr>
      <w:tr w:rsidR="00FB3E24" w14:paraId="5D707FFC" w14:textId="77777777" w:rsidTr="70162F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27A32" w14:textId="77777777" w:rsidR="00FB3E24" w:rsidRDefault="00FB3E2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6A68F" w14:textId="77777777" w:rsidR="00FB3E24" w:rsidRDefault="00FB3E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FB3E24" w14:paraId="4C24CD8A" w14:textId="77777777" w:rsidTr="70162F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BDB0" w14:textId="77777777" w:rsidR="00FB3E24" w:rsidRDefault="00FB3E2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BEC4B" w14:textId="77777777" w:rsidR="00FB3E24" w:rsidRDefault="00FB3E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B3E24" w14:paraId="26E15C07" w14:textId="77777777" w:rsidTr="70162F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E0E3C" w14:textId="77777777" w:rsidR="00FB3E24" w:rsidRDefault="00FB3E2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4EB3D" w14:textId="77777777" w:rsidR="00FB3E24" w:rsidRDefault="00FB3E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="00FB3E24" w14:paraId="255BF9F7" w14:textId="77777777" w:rsidTr="70162F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43C5B" w14:textId="77777777" w:rsidR="00FB3E24" w:rsidRDefault="00FB3E2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C314D" w14:textId="689AD4D8" w:rsidR="00FB3E24" w:rsidRDefault="00601907" w:rsidP="00601907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601907">
              <w:rPr>
                <w:rFonts w:ascii="Corbel" w:hAnsi="Corbel"/>
                <w:b w:val="0"/>
                <w:sz w:val="24"/>
                <w:szCs w:val="24"/>
              </w:rPr>
              <w:t>dr hab. Lidia Brodowski, prof. UR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601907">
              <w:rPr>
                <w:rFonts w:ascii="Corbel" w:hAnsi="Corbel"/>
                <w:b w:val="0"/>
                <w:sz w:val="24"/>
                <w:szCs w:val="24"/>
              </w:rPr>
              <w:t>dr hab. prof. UR Grzegorz Pastuszko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601907">
              <w:rPr>
                <w:rFonts w:ascii="Corbel" w:hAnsi="Corbel"/>
                <w:b w:val="0"/>
                <w:sz w:val="24"/>
                <w:szCs w:val="24"/>
              </w:rPr>
              <w:t>dr hab. prof. UR Artur Łuszczyński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601907">
              <w:rPr>
                <w:rFonts w:ascii="Corbel" w:hAnsi="Corbel"/>
                <w:b w:val="0"/>
                <w:sz w:val="24"/>
                <w:szCs w:val="24"/>
              </w:rPr>
              <w:t>dr Bogdan Jaworski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601907">
              <w:rPr>
                <w:rFonts w:ascii="Corbel" w:hAnsi="Corbel"/>
                <w:b w:val="0"/>
                <w:sz w:val="24"/>
                <w:szCs w:val="24"/>
              </w:rPr>
              <w:t>dr Wojciech Kosior</w:t>
            </w:r>
          </w:p>
        </w:tc>
      </w:tr>
    </w:tbl>
    <w:p w14:paraId="54914BE6" w14:textId="77777777" w:rsidR="00FB3E24" w:rsidRDefault="00FB3E24" w:rsidP="00FB3E2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4575B3D" w14:textId="77777777" w:rsidR="00FB3E24" w:rsidRDefault="00FB3E24" w:rsidP="00FB3E24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6540668" w14:textId="77777777" w:rsidR="00FB3E24" w:rsidRDefault="00FB3E24" w:rsidP="00FB3E2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"/>
        <w:gridCol w:w="867"/>
        <w:gridCol w:w="788"/>
        <w:gridCol w:w="975"/>
        <w:gridCol w:w="765"/>
        <w:gridCol w:w="840"/>
        <w:gridCol w:w="656"/>
        <w:gridCol w:w="948"/>
        <w:gridCol w:w="1189"/>
        <w:gridCol w:w="1505"/>
      </w:tblGrid>
      <w:tr w:rsidR="00FB3E24" w14:paraId="61018FF3" w14:textId="77777777" w:rsidTr="70162FA9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960E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6375B7E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DEAC1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3E33A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0FE51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91F86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B3711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C436B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33B35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34A35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280BC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FB3E24" w14:paraId="366847CE" w14:textId="77777777" w:rsidTr="70162FA9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3B64" w14:textId="21E31535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II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2ADE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61B0" w14:textId="7090344C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30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6B04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3646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C94A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D5A8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433C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06ED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796E" w14:textId="758E1579" w:rsidR="00FB3E24" w:rsidRPr="0077537D" w:rsidRDefault="6F389151" w:rsidP="33ABD4EF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33ABD4EF">
              <w:rPr>
                <w:rFonts w:ascii="Corbel" w:hAnsi="Corbel"/>
              </w:rPr>
              <w:t>5</w:t>
            </w:r>
          </w:p>
        </w:tc>
      </w:tr>
      <w:tr w:rsidR="00FB3E24" w14:paraId="0D68FEB3" w14:textId="77777777" w:rsidTr="70162FA9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4D73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III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E508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63CD8" w14:textId="00A64E0B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60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1B9C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1426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E5F8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5813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A9D7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88E3E" w14:textId="77777777" w:rsidR="00FB3E24" w:rsidRDefault="00FB3E2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EB84" w14:textId="56BC98FB" w:rsidR="00FB3E24" w:rsidRPr="0077537D" w:rsidRDefault="285EAE27" w:rsidP="33ABD4EF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33ABD4EF">
              <w:rPr>
                <w:rFonts w:ascii="Corbel" w:hAnsi="Corbel"/>
              </w:rPr>
              <w:t>5</w:t>
            </w:r>
          </w:p>
        </w:tc>
      </w:tr>
      <w:tr w:rsidR="00FB3E24" w14:paraId="1960934A" w14:textId="77777777" w:rsidTr="70162FA9">
        <w:trPr>
          <w:trHeight w:val="453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C10B" w14:textId="77777777" w:rsidR="00FB3E24" w:rsidRDefault="00FB3E2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7652" w14:textId="77777777" w:rsidR="00FB3E24" w:rsidRDefault="00FB3E2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111E3" w14:textId="0E5E61EA" w:rsidR="00FB3E24" w:rsidRDefault="00FB3E2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1319" w14:textId="77777777" w:rsidR="00FB3E24" w:rsidRDefault="00FB3E2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73A3" w14:textId="77777777" w:rsidR="00FB3E24" w:rsidRDefault="00FB3E2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E79F" w14:textId="77777777" w:rsidR="00FB3E24" w:rsidRDefault="00FB3E2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6319" w14:textId="77777777" w:rsidR="00FB3E24" w:rsidRDefault="00FB3E2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B9F6" w14:textId="77777777" w:rsidR="00FB3E24" w:rsidRDefault="00FB3E2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D0F0" w14:textId="77777777" w:rsidR="00FB3E24" w:rsidRDefault="00FB3E2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2E01" w14:textId="7DAB216A" w:rsidR="00FB3E24" w:rsidRDefault="007753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70162FA9" w14:paraId="748ADD09" w14:textId="77777777" w:rsidTr="70162FA9">
        <w:trPr>
          <w:trHeight w:val="453"/>
        </w:trPr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BAF6" w14:textId="4FF92144" w:rsidR="1684054D" w:rsidRDefault="1684054D" w:rsidP="70162FA9">
            <w:pPr>
              <w:pStyle w:val="centralniewrubryce"/>
            </w:pPr>
            <w:r w:rsidRPr="70162FA9">
              <w:t xml:space="preserve">Razem 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08DB0" w14:textId="42BAB0F4" w:rsidR="1684054D" w:rsidRDefault="1684054D" w:rsidP="70162FA9">
            <w:pPr>
              <w:pStyle w:val="centralniewrubryce"/>
            </w:pPr>
            <w:r w:rsidRPr="70162FA9">
              <w:t>150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9FA8" w14:textId="289A2694" w:rsidR="70162FA9" w:rsidRDefault="70162FA9" w:rsidP="70162FA9">
            <w:pPr>
              <w:pStyle w:val="centralniewrubryce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3706" w14:textId="7C1955AF" w:rsidR="70162FA9" w:rsidRDefault="70162FA9" w:rsidP="70162FA9">
            <w:pPr>
              <w:pStyle w:val="centralniewrubryce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B3E0" w14:textId="28809977" w:rsidR="70162FA9" w:rsidRDefault="70162FA9" w:rsidP="70162FA9">
            <w:pPr>
              <w:pStyle w:val="centralniewrubryce"/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171D" w14:textId="6133CC8F" w:rsidR="70162FA9" w:rsidRDefault="70162FA9" w:rsidP="70162FA9">
            <w:pPr>
              <w:pStyle w:val="centralniewrubryce"/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B4E0" w14:textId="3F9EBE58" w:rsidR="70162FA9" w:rsidRDefault="70162FA9" w:rsidP="70162FA9">
            <w:pPr>
              <w:pStyle w:val="centralniewrubryce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CE2F" w14:textId="010CF854" w:rsidR="70162FA9" w:rsidRDefault="70162FA9" w:rsidP="70162FA9">
            <w:pPr>
              <w:pStyle w:val="centralniewrubryce"/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04E1" w14:textId="1AD358FE" w:rsidR="1684054D" w:rsidRDefault="1684054D" w:rsidP="70162FA9">
            <w:pPr>
              <w:pStyle w:val="centralniewrubryce"/>
            </w:pPr>
            <w:r w:rsidRPr="70162FA9">
              <w:t>16</w:t>
            </w:r>
          </w:p>
        </w:tc>
      </w:tr>
    </w:tbl>
    <w:p w14:paraId="616569C9" w14:textId="77777777" w:rsidR="00FB3E24" w:rsidRDefault="00FB3E24" w:rsidP="00FB3E2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A9840B4" w14:textId="77777777" w:rsidR="00FB3E24" w:rsidRDefault="00FB3E24" w:rsidP="00FB3E2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DF6F676" w14:textId="77777777" w:rsidR="00FB3E24" w:rsidRDefault="00FB3E24" w:rsidP="00FB3E2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+</w:t>
      </w:r>
      <w:r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659C1C4" w14:textId="77777777" w:rsidR="00FB3E24" w:rsidRDefault="00FB3E24" w:rsidP="00FB3E2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27BCA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C6B5F2F" w14:textId="77777777" w:rsidR="00FB3E24" w:rsidRDefault="00FB3E24" w:rsidP="00FB3E2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E2F65E4" w14:textId="17BCEC76" w:rsidR="00FB3E24" w:rsidRDefault="00FB3E24" w:rsidP="6F1132D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70162FA9">
        <w:rPr>
          <w:rFonts w:ascii="Corbel" w:hAnsi="Corbel"/>
          <w:smallCaps w:val="0"/>
        </w:rPr>
        <w:t xml:space="preserve">1.3 </w:t>
      </w:r>
      <w:r>
        <w:tab/>
      </w:r>
      <w:r w:rsidRPr="70162FA9">
        <w:rPr>
          <w:rFonts w:ascii="Corbel" w:hAnsi="Corbel"/>
          <w:smallCaps w:val="0"/>
        </w:rPr>
        <w:t xml:space="preserve">Forma zaliczenia przedmiotu (z toku) </w:t>
      </w:r>
      <w:r w:rsidRPr="70162FA9">
        <w:rPr>
          <w:rFonts w:ascii="Corbel" w:hAnsi="Corbel"/>
          <w:b w:val="0"/>
          <w:smallCaps w:val="0"/>
        </w:rPr>
        <w:t>(egzamin, zaliczenie z oceną, zaliczenie bez oceny)</w:t>
      </w:r>
      <w:r w:rsidR="34A9A286" w:rsidRPr="70162FA9">
        <w:rPr>
          <w:rFonts w:ascii="Corbel" w:hAnsi="Corbel"/>
          <w:b w:val="0"/>
          <w:smallCaps w:val="0"/>
        </w:rPr>
        <w:t xml:space="preserve"> zaliczenie</w:t>
      </w:r>
    </w:p>
    <w:p w14:paraId="30EDBA8E" w14:textId="77777777" w:rsidR="00FB3E24" w:rsidRDefault="00FB3E24" w:rsidP="00FB3E2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1A9DB3" w14:textId="467F7F83" w:rsidR="00FB3E24" w:rsidRDefault="0072729E" w:rsidP="00FB3E2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FB3E24">
        <w:rPr>
          <w:rFonts w:ascii="Corbel" w:hAnsi="Corbel"/>
          <w:szCs w:val="24"/>
        </w:rPr>
        <w:lastRenderedPageBreak/>
        <w:t xml:space="preserve">2.Wymagania wstępne </w:t>
      </w:r>
    </w:p>
    <w:p w14:paraId="234E8E7C" w14:textId="77777777" w:rsidR="00BB0A85" w:rsidRDefault="00BB0A85" w:rsidP="00FB3E24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B3E24" w14:paraId="77D1F229" w14:textId="77777777" w:rsidTr="00FB3E24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93C6" w14:textId="77777777" w:rsidR="00FB3E24" w:rsidRDefault="00FB3E2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Seminarzysta powinien posiadać podstawową wiedzę ogólną z zakresu nauk prawnych, ze szczególnym uwzględnieniem subdyscypliny objętej tematem seminarium. </w:t>
            </w:r>
          </w:p>
        </w:tc>
      </w:tr>
    </w:tbl>
    <w:p w14:paraId="4C4409ED" w14:textId="77777777" w:rsidR="00FB3E24" w:rsidRDefault="00FB3E24" w:rsidP="00FB3E24">
      <w:pPr>
        <w:pStyle w:val="Punktygwne"/>
        <w:spacing w:before="0" w:after="0"/>
        <w:rPr>
          <w:rFonts w:ascii="Corbel" w:hAnsi="Corbel"/>
          <w:szCs w:val="24"/>
        </w:rPr>
      </w:pPr>
    </w:p>
    <w:p w14:paraId="693DACD3" w14:textId="244BAE3E" w:rsidR="00FB3E24" w:rsidRDefault="00FB3E24" w:rsidP="70162FA9">
      <w:pPr>
        <w:pStyle w:val="Punktygwne"/>
        <w:spacing w:before="0" w:after="0"/>
        <w:rPr>
          <w:rFonts w:ascii="Corbel" w:hAnsi="Corbel"/>
        </w:rPr>
      </w:pPr>
      <w:r w:rsidRPr="70162FA9">
        <w:rPr>
          <w:rFonts w:ascii="Corbel" w:hAnsi="Corbel"/>
        </w:rPr>
        <w:t>3. cele, efekty uczenia się, treści Programowe i stosowane metody Dydaktyczne</w:t>
      </w:r>
    </w:p>
    <w:p w14:paraId="7E1C11C9" w14:textId="77777777" w:rsidR="00FB3E24" w:rsidRDefault="00FB3E24" w:rsidP="00FB3E24">
      <w:pPr>
        <w:pStyle w:val="Punktygwne"/>
        <w:spacing w:before="0" w:after="0"/>
        <w:rPr>
          <w:rFonts w:ascii="Corbel" w:hAnsi="Corbel"/>
          <w:szCs w:val="24"/>
        </w:rPr>
      </w:pPr>
    </w:p>
    <w:p w14:paraId="15E344E2" w14:textId="77777777" w:rsidR="00FB3E24" w:rsidRDefault="00FB3E24" w:rsidP="00FB3E24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4AD64521" w14:textId="77777777" w:rsidR="00FB3E24" w:rsidRDefault="00FB3E24" w:rsidP="00FB3E2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FB3E24" w14:paraId="67EA5646" w14:textId="77777777" w:rsidTr="00FB3E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6D137" w14:textId="77777777" w:rsidR="00FB3E24" w:rsidRDefault="00FB3E2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4F6BD" w14:textId="77777777" w:rsidR="00FB3E24" w:rsidRDefault="00FB3E2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podstawowymi pojęciami i założeniami badań naukowych oraz dostarczenie wiedzy umożliwiającej planowanie i realizację naukowych projektów badawczych.</w:t>
            </w:r>
          </w:p>
        </w:tc>
      </w:tr>
      <w:tr w:rsidR="00FB3E24" w14:paraId="48675EFC" w14:textId="77777777" w:rsidTr="00FB3E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C9C51" w14:textId="77777777" w:rsidR="00FB3E24" w:rsidRDefault="00FB3E2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5890C" w14:textId="77777777" w:rsidR="00FB3E24" w:rsidRDefault="00FB3E2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Przegląd podstawowych metod i narzędzi badawczych potrzebnych do napisania pracy dyplomowej</w:t>
            </w:r>
          </w:p>
        </w:tc>
      </w:tr>
      <w:tr w:rsidR="00FB3E24" w14:paraId="31641A8C" w14:textId="77777777" w:rsidTr="00FB3E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CA48" w14:textId="77777777" w:rsidR="00FB3E24" w:rsidRDefault="00FB3E2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3F2BD" w14:textId="77777777" w:rsidR="00FB3E24" w:rsidRDefault="00FB3E2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procesem badawczym, począwszy od: poprawnego postawienia problemu badawczego i hipotez, poprzez utworzenie planu badawczego, odpowiedniego doboru podstawy źródłowej, a także interpretacja informacji zbieranych w trakcie przygotowywania pracy badawczej, oraz umiejętność pozyskiwania informacji do celów naukowych, prawidłowym wnioskowaniu i przestrzeganiu praw autorskich.</w:t>
            </w:r>
          </w:p>
        </w:tc>
      </w:tr>
      <w:tr w:rsidR="00FB3E24" w14:paraId="3C4E970D" w14:textId="77777777" w:rsidTr="00FB3E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B3730" w14:textId="77777777" w:rsidR="00FB3E24" w:rsidRDefault="00FB3E2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10D79" w14:textId="77777777" w:rsidR="00FB3E24" w:rsidRDefault="00FB3E2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do prowadzenia własnych badań naukowych w obszarze nauk prawnych oraz do samodzielnego opracowywania i prezentowania ich wyników w formie pracy dyplomowej.</w:t>
            </w:r>
          </w:p>
        </w:tc>
      </w:tr>
    </w:tbl>
    <w:p w14:paraId="2E059B20" w14:textId="77777777" w:rsidR="00FB3E24" w:rsidRDefault="00FB3E24" w:rsidP="00FB3E2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81CE674" w14:textId="77777777" w:rsidR="00FB3E24" w:rsidRDefault="00FB3E24" w:rsidP="00FB3E2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77C1C315" w14:textId="77777777" w:rsidR="00FB3E24" w:rsidRDefault="00FB3E24" w:rsidP="00FB3E2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FB3E24" w14:paraId="1D6D9F74" w14:textId="77777777" w:rsidTr="00DA190E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5FFC0" w14:textId="77777777" w:rsidR="00FB3E24" w:rsidRDefault="00FB3E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6428" w14:textId="77777777" w:rsidR="00FB3E24" w:rsidRDefault="00FB3E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C3297" w14:textId="77777777" w:rsidR="00FB3E24" w:rsidRDefault="00FB3E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B3E24" w14:paraId="13607E31" w14:textId="77777777" w:rsidTr="00DA190E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DB64" w14:textId="77777777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508C" w14:textId="77777777" w:rsidR="00DA190E" w:rsidRPr="00DA190E" w:rsidRDefault="00DA190E" w:rsidP="00DA19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190E">
              <w:rPr>
                <w:rFonts w:ascii="Corbel" w:hAnsi="Corbel"/>
                <w:b w:val="0"/>
                <w:smallCaps w:val="0"/>
                <w:szCs w:val="24"/>
              </w:rPr>
              <w:t>Wykazuje się szczegółową wiedzą na temat struktur, instytucji i zasad działania organów administracji publicznej (krajowych, międzynarodowych i unijnych) i podmiotów administrujących, ich genezy i ewolucji oraz</w:t>
            </w:r>
          </w:p>
          <w:p w14:paraId="170F524A" w14:textId="5846C813" w:rsidR="00FB3E24" w:rsidRDefault="00DA190E" w:rsidP="00DA19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190E">
              <w:rPr>
                <w:rFonts w:ascii="Corbel" w:hAnsi="Corbel"/>
                <w:b w:val="0"/>
                <w:smallCaps w:val="0"/>
                <w:szCs w:val="24"/>
              </w:rPr>
              <w:t>wykonywanych przez nie zadań;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94E2" w14:textId="6B4528C8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DA190E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FB3E24" w14:paraId="19739265" w14:textId="77777777" w:rsidTr="00DA190E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DA57" w14:textId="77777777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AD0C" w14:textId="77777777" w:rsidR="00DA190E" w:rsidRPr="00DA190E" w:rsidRDefault="00DA190E" w:rsidP="00DA19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190E">
              <w:rPr>
                <w:rFonts w:ascii="Corbel" w:hAnsi="Corbel"/>
                <w:b w:val="0"/>
                <w:smallCaps w:val="0"/>
                <w:szCs w:val="24"/>
              </w:rPr>
              <w:t>Dysponuje pogłębioną wiedzą o relacjach między organami administracji publicznej oraz relacjach między nimi a jednostką i instytucjami społecznymi w odniesieniu</w:t>
            </w:r>
          </w:p>
          <w:p w14:paraId="622632D1" w14:textId="4F2975D5" w:rsidR="00FB3E24" w:rsidRDefault="00DA190E" w:rsidP="00DA19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190E">
              <w:rPr>
                <w:rFonts w:ascii="Corbel" w:hAnsi="Corbel"/>
                <w:b w:val="0"/>
                <w:smallCaps w:val="0"/>
                <w:szCs w:val="24"/>
              </w:rPr>
              <w:t>do wybranych struktur i instytucji społecznych;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85576" w14:textId="78352ED0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DA190E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FB3E24" w14:paraId="75F6F73D" w14:textId="77777777" w:rsidTr="00DA190E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3F05B" w14:textId="77777777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875C" w14:textId="38EB1257" w:rsidR="00FB3E24" w:rsidRDefault="00DA190E" w:rsidP="00DA19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190E">
              <w:rPr>
                <w:rFonts w:ascii="Corbel" w:hAnsi="Corbel"/>
                <w:b w:val="0"/>
                <w:smallCaps w:val="0"/>
                <w:szCs w:val="24"/>
              </w:rPr>
              <w:t>Posiada rozszerzoną wiedzę o roli człowieka, jego cechach i aktywności w sferze administracji oraz jako twórcy kultury i podmiotu konstytuującego struktury społeczne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A190E">
              <w:rPr>
                <w:rFonts w:ascii="Corbel" w:hAnsi="Corbel"/>
                <w:b w:val="0"/>
                <w:smallCaps w:val="0"/>
                <w:szCs w:val="24"/>
              </w:rPr>
              <w:t>zasady ich funkcjonowania;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DA605" w14:textId="67864B53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DA190E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</w:tr>
      <w:tr w:rsidR="00FB3E24" w14:paraId="235DBDDA" w14:textId="77777777" w:rsidTr="00DA190E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CEE1" w14:textId="77777777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60FB" w14:textId="679214A5" w:rsidR="00FB3E24" w:rsidRDefault="00DA190E" w:rsidP="00DA19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190E">
              <w:rPr>
                <w:rFonts w:ascii="Corbel" w:hAnsi="Corbel"/>
                <w:b w:val="0"/>
                <w:smallCaps w:val="0"/>
                <w:szCs w:val="24"/>
              </w:rPr>
              <w:t xml:space="preserve">Wykazuje się pogłębioną wiedzą na temat teorii naukowych właściwych dla kierunku administracja oraz ma rozszerzoną wiedzę w zakresie miejsca i znaczenia nauk </w:t>
            </w:r>
            <w:r w:rsidRPr="00DA190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społecznych w systemie nauk oraz rozpoznaje ich relacje do innych nauk społecznych, znając zarys ewolucji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A190E">
              <w:rPr>
                <w:rFonts w:ascii="Corbel" w:hAnsi="Corbel"/>
                <w:b w:val="0"/>
                <w:smallCaps w:val="0"/>
                <w:szCs w:val="24"/>
              </w:rPr>
              <w:t>instytucji administracyjnych i prawnych, a także posiadając szeroką wiedzę o poglądach doktryny i orzecznictwa na temat</w:t>
            </w:r>
            <w:r w:rsidRPr="00DA190E">
              <w:rPr>
                <w:rFonts w:ascii="Corbel" w:hAnsi="Corbel"/>
                <w:b w:val="0"/>
                <w:smallCaps w:val="0"/>
                <w:szCs w:val="24"/>
              </w:rPr>
              <w:tab/>
              <w:t>struktur i instytucji  administracyjno-prawnych;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75D1" w14:textId="7DDCCF33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</w:t>
            </w:r>
            <w:r w:rsidR="00DA190E">
              <w:rPr>
                <w:rFonts w:ascii="Corbel" w:hAnsi="Corbel"/>
                <w:b w:val="0"/>
                <w:smallCaps w:val="0"/>
                <w:szCs w:val="24"/>
              </w:rPr>
              <w:t>W06</w:t>
            </w:r>
          </w:p>
        </w:tc>
      </w:tr>
      <w:tr w:rsidR="00FB3E24" w14:paraId="755D570B" w14:textId="77777777" w:rsidTr="00DA190E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0F76" w14:textId="77777777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15B5" w14:textId="1E64EAA1" w:rsidR="00FB3E24" w:rsidRDefault="00DA190E" w:rsidP="00DA19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190E">
              <w:rPr>
                <w:rFonts w:ascii="Corbel" w:hAnsi="Corbel"/>
                <w:b w:val="0"/>
                <w:smallCaps w:val="0"/>
                <w:szCs w:val="24"/>
              </w:rPr>
              <w:t>Zna i rozumie metodologie pracy umysłowej i reguły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A190E">
              <w:rPr>
                <w:rFonts w:ascii="Corbel" w:hAnsi="Corbel"/>
                <w:b w:val="0"/>
                <w:smallCaps w:val="0"/>
                <w:szCs w:val="24"/>
              </w:rPr>
              <w:t>pisania prac naukowych;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4938D" w14:textId="615D8191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DA190E">
              <w:rPr>
                <w:rFonts w:ascii="Corbel" w:hAnsi="Corbel"/>
                <w:b w:val="0"/>
                <w:smallCaps w:val="0"/>
                <w:szCs w:val="24"/>
              </w:rPr>
              <w:t>W10</w:t>
            </w:r>
          </w:p>
        </w:tc>
      </w:tr>
      <w:tr w:rsidR="00FB3E24" w14:paraId="6DF08C68" w14:textId="77777777" w:rsidTr="00DA190E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447F" w14:textId="77777777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8D96" w14:textId="4C374A95" w:rsidR="00FB3E24" w:rsidRDefault="00DA190E" w:rsidP="00DA19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190E">
              <w:rPr>
                <w:rFonts w:ascii="Corbel" w:hAnsi="Corbel"/>
                <w:b w:val="0"/>
                <w:smallCaps w:val="0"/>
                <w:szCs w:val="24"/>
              </w:rPr>
              <w:t>Potrafi prawidłowo identyfikować i interpretować zjawiska prawne i inne zachodzące w administracji oraz ich wzajemne relacje z wykorzystaniem wiedzy w zakresie nauk administracyjnych;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77FA" w14:textId="549A0C3E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DA190E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FB3E24" w14:paraId="0DCFBC5D" w14:textId="77777777" w:rsidTr="00DA190E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762C6" w14:textId="77777777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1C7A" w14:textId="404DC970" w:rsidR="00FB3E24" w:rsidRDefault="00DA190E" w:rsidP="00DA19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190E">
              <w:rPr>
                <w:rFonts w:ascii="Corbel" w:hAnsi="Corbel"/>
                <w:b w:val="0"/>
                <w:smallCaps w:val="0"/>
                <w:szCs w:val="24"/>
              </w:rPr>
              <w:t>Potrafi właściwie dobierać źródła oraz informacje,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A190E">
              <w:rPr>
                <w:rFonts w:ascii="Corbel" w:hAnsi="Corbel"/>
                <w:b w:val="0"/>
                <w:smallCaps w:val="0"/>
                <w:szCs w:val="24"/>
              </w:rPr>
              <w:t>pozyskiwać dane dla analizowania procesów i zjawisk a także prawidłowo posługiwać się wiedzą z zakresu nauk o prawie i administracji oraz podstawową wiedzą interdyscyplinarną do przygotowania rozwiązań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A190E">
              <w:rPr>
                <w:rFonts w:ascii="Corbel" w:hAnsi="Corbel"/>
                <w:b w:val="0"/>
                <w:smallCaps w:val="0"/>
                <w:szCs w:val="24"/>
              </w:rPr>
              <w:t>problemów;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1FEF" w14:textId="57BA7C8B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DA190E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FB3E24" w14:paraId="008E0B90" w14:textId="77777777" w:rsidTr="00DA190E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9F986" w14:textId="77777777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C94E" w14:textId="77777777" w:rsidR="00DA190E" w:rsidRPr="00DA190E" w:rsidRDefault="00DA190E" w:rsidP="00DA19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190E">
              <w:rPr>
                <w:rFonts w:ascii="Corbel" w:hAnsi="Corbel"/>
                <w:b w:val="0"/>
                <w:smallCaps w:val="0"/>
                <w:szCs w:val="24"/>
              </w:rPr>
              <w:t>Jest gotowy samodzielnie i krytycznie uzupełniać wiedzę,</w:t>
            </w:r>
          </w:p>
          <w:p w14:paraId="63667D4B" w14:textId="0BE057CE" w:rsidR="00FB3E24" w:rsidRDefault="00DA190E" w:rsidP="00DA19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190E">
              <w:rPr>
                <w:rFonts w:ascii="Corbel" w:hAnsi="Corbel"/>
                <w:b w:val="0"/>
                <w:smallCaps w:val="0"/>
                <w:szCs w:val="24"/>
              </w:rPr>
              <w:t>w tym również na gruncie interdyscyplinarnym.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18A93" w14:textId="77777777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FB3E24" w14:paraId="282CF861" w14:textId="77777777" w:rsidTr="00DA190E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87806" w14:textId="4AE1F936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E7083C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7F49" w14:textId="3D2E6981" w:rsidR="00FB3E24" w:rsidRDefault="00DA190E" w:rsidP="00DA19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190E">
              <w:rPr>
                <w:rFonts w:ascii="Corbel" w:hAnsi="Corbel"/>
                <w:b w:val="0"/>
                <w:smallCaps w:val="0"/>
                <w:szCs w:val="24"/>
              </w:rPr>
              <w:t>Wykazuje odpowiedzialność za własne przygotowanie do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A190E">
              <w:rPr>
                <w:rFonts w:ascii="Corbel" w:hAnsi="Corbel"/>
                <w:b w:val="0"/>
                <w:smallCaps w:val="0"/>
                <w:szCs w:val="24"/>
              </w:rPr>
              <w:t>pracy, podejmowane decyzje, działania i ich skutki;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CC5CC" w14:textId="77777777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60416FD6" w14:textId="77777777" w:rsidR="00FB3E24" w:rsidRDefault="00FB3E24" w:rsidP="00FB3E2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6C5356" w14:textId="77777777" w:rsidR="00FB3E24" w:rsidRDefault="00FB3E24" w:rsidP="00FB3E2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5BC5E7FA" w14:textId="77777777" w:rsidR="00FB3E24" w:rsidRDefault="00FB3E24" w:rsidP="00FB3E24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52614493" w14:textId="77777777" w:rsidR="00FB3E24" w:rsidRDefault="00FB3E24" w:rsidP="00FB3E2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B3E24" w14:paraId="600A628D" w14:textId="77777777" w:rsidTr="70162F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A4AC" w14:textId="5636F088" w:rsidR="00FB3E24" w:rsidRDefault="56AB67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6F1132D7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3E33DAC5" w14:textId="77777777" w:rsidR="00FB3E24" w:rsidRDefault="00FB3E24" w:rsidP="00FB3E24">
      <w:pPr>
        <w:spacing w:after="0" w:line="240" w:lineRule="auto"/>
        <w:rPr>
          <w:rFonts w:ascii="Corbel" w:hAnsi="Corbel"/>
          <w:sz w:val="24"/>
          <w:szCs w:val="24"/>
        </w:rPr>
      </w:pPr>
    </w:p>
    <w:p w14:paraId="665C8DE2" w14:textId="77777777" w:rsidR="00FB3E24" w:rsidRDefault="00FB3E24" w:rsidP="00FB3E24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7BBFA89" w14:textId="77777777" w:rsidR="00FB3E24" w:rsidRDefault="00FB3E24" w:rsidP="00FB3E24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B3E24" w14:paraId="454A991A" w14:textId="77777777" w:rsidTr="70162F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70EAB" w14:textId="4243570A" w:rsidR="00FB3E24" w:rsidRPr="008D3586" w:rsidRDefault="00FB3E2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bookmarkStart w:id="1" w:name="_Hlk90462210"/>
            <w:r w:rsidRPr="008D3586">
              <w:rPr>
                <w:rFonts w:ascii="Corbel" w:hAnsi="Corbel"/>
                <w:sz w:val="24"/>
                <w:szCs w:val="24"/>
              </w:rPr>
              <w:t>Treści merytoryczne</w:t>
            </w:r>
            <w:r w:rsidR="008D358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B3E24" w14:paraId="54DF9DE5" w14:textId="77777777" w:rsidTr="70162F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00C6" w14:textId="295052C7" w:rsidR="00FB3E24" w:rsidRPr="008D3586" w:rsidRDefault="00FB3E24" w:rsidP="70162FA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70162FA9">
              <w:rPr>
                <w:rFonts w:ascii="Corbel" w:hAnsi="Corbel"/>
                <w:sz w:val="24"/>
                <w:szCs w:val="24"/>
              </w:rPr>
              <w:t xml:space="preserve">Istota metodologii naukowych. </w:t>
            </w:r>
          </w:p>
        </w:tc>
      </w:tr>
      <w:tr w:rsidR="008D3586" w14:paraId="089F5F4A" w14:textId="77777777" w:rsidTr="70162F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1041" w14:textId="7BDD11A1" w:rsidR="008D3586" w:rsidRPr="008D3586" w:rsidRDefault="008D3586" w:rsidP="008D35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Podział i typologia badań naukowych.</w:t>
            </w:r>
          </w:p>
        </w:tc>
      </w:tr>
      <w:tr w:rsidR="008D3586" w14:paraId="4372F018" w14:textId="77777777" w:rsidTr="70162F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4B98" w14:textId="4B316D85" w:rsidR="008D3586" w:rsidRPr="008D3586" w:rsidRDefault="008D3586" w:rsidP="008D35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Metody prowadzenia badań naukowych w zakresie nauk prawnych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D3586" w14:paraId="26518744" w14:textId="77777777" w:rsidTr="70162F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220A" w14:textId="54C24C38" w:rsidR="008D3586" w:rsidRPr="008D3586" w:rsidRDefault="008D3586" w:rsidP="008D35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Koncepcja problemu badawczego, wybór problemu badawczego, formułowanie i weryfikacja hipotez badawczych.</w:t>
            </w:r>
          </w:p>
        </w:tc>
      </w:tr>
      <w:tr w:rsidR="008D3586" w14:paraId="53A5D8F1" w14:textId="77777777" w:rsidTr="70162F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C24C" w14:textId="70F7DCA9" w:rsidR="008D3586" w:rsidRPr="008D3586" w:rsidRDefault="008D3586" w:rsidP="008D35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Ochrona własności intelektualnej i etyka w prowadzeniu badań naukowych.</w:t>
            </w:r>
          </w:p>
        </w:tc>
      </w:tr>
      <w:tr w:rsidR="008D3586" w14:paraId="791F3400" w14:textId="77777777" w:rsidTr="70162F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6F1B" w14:textId="0376CC59" w:rsidR="008D3586" w:rsidRPr="008D3586" w:rsidRDefault="008D35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Struktura procesu badawczego, zasady planowania procesu badawczego.</w:t>
            </w:r>
          </w:p>
        </w:tc>
      </w:tr>
      <w:tr w:rsidR="008D3586" w14:paraId="01AA0F41" w14:textId="77777777" w:rsidTr="70162F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48A7" w14:textId="18B67817" w:rsidR="008D3586" w:rsidRPr="008D3586" w:rsidRDefault="008D35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Postawienie problemu badawczego, uzasadnienie podjęcia badań.</w:t>
            </w:r>
          </w:p>
        </w:tc>
      </w:tr>
      <w:tr w:rsidR="008D3586" w14:paraId="36359737" w14:textId="77777777" w:rsidTr="70162F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3B65" w14:textId="4ED8670D" w:rsidR="008D3586" w:rsidRPr="008D3586" w:rsidRDefault="008D35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Hipoteza a teza.</w:t>
            </w:r>
          </w:p>
        </w:tc>
      </w:tr>
      <w:tr w:rsidR="00FB3E24" w14:paraId="5AA61636" w14:textId="77777777" w:rsidTr="70162F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3EAC" w14:textId="0AACE97E" w:rsidR="00FB3E24" w:rsidRPr="008D3586" w:rsidRDefault="008D35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Klasyfikacja zmiennych i rodzaje wskaźników badawczych.</w:t>
            </w:r>
          </w:p>
        </w:tc>
      </w:tr>
      <w:tr w:rsidR="008D3586" w14:paraId="1C0EDE0F" w14:textId="77777777" w:rsidTr="70162F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FB41" w14:textId="7F8E05D8" w:rsidR="008D3586" w:rsidRPr="008D3586" w:rsidRDefault="008D35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Dobór i konstruowanie metod i narzędzi badawczych.</w:t>
            </w:r>
          </w:p>
        </w:tc>
      </w:tr>
      <w:tr w:rsidR="008D3586" w14:paraId="5A913F85" w14:textId="77777777" w:rsidTr="70162F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0D40" w14:textId="39901736" w:rsidR="008D3586" w:rsidRPr="008D3586" w:rsidRDefault="008D3586" w:rsidP="008D35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 xml:space="preserve">Przebieg badań i ich opracowanie – analiza empiryczna i statystyczna. </w:t>
            </w:r>
          </w:p>
        </w:tc>
      </w:tr>
      <w:tr w:rsidR="00FB3E24" w14:paraId="465DFC8D" w14:textId="77777777" w:rsidTr="70162F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0BA1" w14:textId="79165DFC" w:rsidR="00FB3E24" w:rsidRPr="008D3586" w:rsidRDefault="008D35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Przygotowanie wyników w postaci prezentacji i prac naukowych.</w:t>
            </w:r>
          </w:p>
        </w:tc>
      </w:tr>
      <w:bookmarkEnd w:id="1"/>
    </w:tbl>
    <w:p w14:paraId="1EAE77A1" w14:textId="77777777" w:rsidR="00FB3E24" w:rsidRDefault="00FB3E24" w:rsidP="00FB3E2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DA32F6" w14:textId="74900B40" w:rsidR="00FB3E24" w:rsidRDefault="00FB3E24" w:rsidP="70162FA9">
      <w:pPr>
        <w:pStyle w:val="Punktygwne"/>
        <w:spacing w:before="0" w:after="0"/>
        <w:ind w:left="426"/>
        <w:rPr>
          <w:rFonts w:ascii="Corbel" w:hAnsi="Corbel"/>
          <w:b w:val="0"/>
          <w:smallCaps w:val="0"/>
        </w:rPr>
      </w:pPr>
      <w:r w:rsidRPr="70162FA9">
        <w:rPr>
          <w:rFonts w:ascii="Corbel" w:hAnsi="Corbel"/>
          <w:smallCaps w:val="0"/>
        </w:rPr>
        <w:t>3.4 Metody dydaktyczne</w:t>
      </w:r>
      <w:r w:rsidRPr="70162FA9">
        <w:rPr>
          <w:rFonts w:ascii="Corbel" w:hAnsi="Corbel"/>
          <w:b w:val="0"/>
          <w:smallCaps w:val="0"/>
        </w:rPr>
        <w:t xml:space="preserve"> </w:t>
      </w:r>
    </w:p>
    <w:p w14:paraId="6B520B8F" w14:textId="77777777" w:rsidR="00FB3E24" w:rsidRDefault="00FB3E24" w:rsidP="00FB3E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924B22" w14:textId="77777777" w:rsidR="00FB3E24" w:rsidRDefault="00FB3E24" w:rsidP="00A75658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lastRenderedPageBreak/>
        <w:t>Prezentacja zaplanowanych badań, rozwiązywanie problemów i zadań, przegląd literatury naukowej, praca w grupach, dyskusja</w:t>
      </w:r>
    </w:p>
    <w:p w14:paraId="18593DA2" w14:textId="77777777" w:rsidR="00FB3E24" w:rsidRDefault="00FB3E24" w:rsidP="00FB3E2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29E2101" w14:textId="06683859" w:rsidR="00FB3E24" w:rsidRDefault="00FB3E24" w:rsidP="00FB3E2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77650332" w14:textId="77777777" w:rsidR="00FB3E24" w:rsidRDefault="00FB3E24" w:rsidP="00FB3E2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9387B37" w14:textId="77777777" w:rsidR="00FB3E24" w:rsidRDefault="00FB3E24" w:rsidP="00FB3E2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06DBD61C" w14:textId="77777777" w:rsidR="00FB3E24" w:rsidRDefault="00FB3E24" w:rsidP="00FB3E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FB3E24" w14:paraId="68DD752B" w14:textId="77777777" w:rsidTr="00FB3E24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9DA7" w14:textId="77777777" w:rsidR="00FB3E24" w:rsidRDefault="00FB3E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9F352" w14:textId="77777777" w:rsidR="00FB3E24" w:rsidRDefault="00FB3E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1F880F4" w14:textId="77777777" w:rsidR="00FB3E24" w:rsidRDefault="00FB3E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80D9E" w14:textId="77777777" w:rsidR="00FB3E24" w:rsidRDefault="00FB3E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9AF65B4" w14:textId="77777777" w:rsidR="00FB3E24" w:rsidRDefault="00FB3E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B3E24" w14:paraId="55F7E6C6" w14:textId="77777777" w:rsidTr="00FB3E24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4D71A" w14:textId="77777777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01, Ek_ 02, EK_03, EK_04, EK_05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CCA2C" w14:textId="77777777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F000" w14:textId="77777777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FB3E24" w14:paraId="4C201F89" w14:textId="77777777" w:rsidTr="00FB3E24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0B4E" w14:textId="77777777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EK_06, EK_07, EK_09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6CDA" w14:textId="77777777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 planu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C5E7" w14:textId="77777777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FB3E24" w14:paraId="358D9376" w14:textId="77777777" w:rsidTr="00FB3E24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A4E9" w14:textId="26C88E3F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EK_01, EK_02, EK_08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45D5" w14:textId="77777777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dyplomowa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09EED" w14:textId="77777777" w:rsidR="00FB3E24" w:rsidRDefault="00FB3E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135ED38A" w14:textId="77777777" w:rsidR="00FB3E24" w:rsidRDefault="00FB3E24" w:rsidP="00FB3E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E60C0E" w14:textId="77777777" w:rsidR="00FB3E24" w:rsidRDefault="00FB3E24" w:rsidP="00FB3E2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F695466" w14:textId="77777777" w:rsidR="00FB3E24" w:rsidRDefault="00FB3E24" w:rsidP="00FB3E2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B3E24" w14:paraId="040C8320" w14:textId="77777777" w:rsidTr="00FB3E24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8254" w14:textId="77777777" w:rsidR="00FB3E24" w:rsidRDefault="00FB3E24" w:rsidP="006019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zakończenia: ćwiczenia – zaliczenie.</w:t>
            </w:r>
          </w:p>
          <w:p w14:paraId="24AFAFFA" w14:textId="77777777" w:rsidR="00FB3E24" w:rsidRDefault="00FB3E24" w:rsidP="0060190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ćwiczeń </w:t>
            </w:r>
          </w:p>
          <w:p w14:paraId="02FECD09" w14:textId="77777777" w:rsidR="00FB3E24" w:rsidRDefault="00FB3E24" w:rsidP="006019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Ocenie podlegać będzie sposób postawienia problemu badawczego (10%), uzasadnienie podjęcia problemu (10%), wybór metod badawczych i ich charakterystyka (20%), opracowanie i interpretacja wyników (30%), dobór odpowiedniej literatury (10%) oraz format pracy – przejrzystość, logika wywodu, prawidłowe cytowanie, samodzielność (20%).</w:t>
            </w:r>
          </w:p>
        </w:tc>
      </w:tr>
    </w:tbl>
    <w:p w14:paraId="6F0F2696" w14:textId="77777777" w:rsidR="00FB3E24" w:rsidRDefault="00FB3E24" w:rsidP="00FB3E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482FA9" w14:textId="77777777" w:rsidR="00FB3E24" w:rsidRDefault="00FB3E24" w:rsidP="00FB3E2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3593597" w14:textId="77777777" w:rsidR="00FB3E24" w:rsidRDefault="00FB3E24" w:rsidP="00FB3E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FB3E24" w14:paraId="3E39DFFB" w14:textId="77777777" w:rsidTr="70162FA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9E1D5" w14:textId="77777777" w:rsidR="00FB3E24" w:rsidRDefault="00FB3E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8B83" w14:textId="77777777" w:rsidR="00FB3E24" w:rsidRDefault="00FB3E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B3E24" w14:paraId="5D64782C" w14:textId="77777777" w:rsidTr="70162FA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26D49" w14:textId="77777777" w:rsidR="00FB3E24" w:rsidRDefault="00FB3E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5FD6" w14:textId="444D9B12" w:rsidR="00FB3E24" w:rsidRDefault="00E708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  <w:r w:rsidR="00FB3E24">
              <w:rPr>
                <w:rFonts w:ascii="Corbel" w:hAnsi="Corbel"/>
                <w:sz w:val="24"/>
                <w:szCs w:val="24"/>
              </w:rPr>
              <w:t xml:space="preserve"> h</w:t>
            </w:r>
          </w:p>
        </w:tc>
      </w:tr>
      <w:tr w:rsidR="00FB3E24" w14:paraId="30AE4885" w14:textId="77777777" w:rsidTr="70162FA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0B52" w14:textId="77777777" w:rsidR="00FB3E24" w:rsidRDefault="00FB3E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5CB632BC" w14:textId="77777777" w:rsidR="00FB3E24" w:rsidRDefault="00FB3E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5081" w14:textId="09C5A18D" w:rsidR="00FB3E24" w:rsidRDefault="00E708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  <w:r w:rsidR="00FB3E24">
              <w:rPr>
                <w:rFonts w:ascii="Corbel" w:hAnsi="Corbel"/>
                <w:sz w:val="24"/>
                <w:szCs w:val="24"/>
              </w:rPr>
              <w:t xml:space="preserve"> h - udział w konsultacjach</w:t>
            </w:r>
          </w:p>
        </w:tc>
      </w:tr>
      <w:tr w:rsidR="00FB3E24" w14:paraId="6E9E2110" w14:textId="77777777" w:rsidTr="70162FA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0E01F" w14:textId="77777777" w:rsidR="00FB3E24" w:rsidRDefault="00FB3E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D42DBE0" w14:textId="77777777" w:rsidR="00FB3E24" w:rsidRDefault="00FB3E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1FAE" w14:textId="6BDB99B1" w:rsidR="00FB3E24" w:rsidRDefault="00E708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200</w:t>
            </w:r>
            <w:r w:rsidR="00FB3E24">
              <w:rPr>
                <w:rFonts w:ascii="Corbel" w:hAnsi="Corbel"/>
                <w:sz w:val="24"/>
                <w:szCs w:val="24"/>
              </w:rPr>
              <w:t xml:space="preserve"> h</w:t>
            </w:r>
          </w:p>
        </w:tc>
      </w:tr>
      <w:tr w:rsidR="00FB3E24" w14:paraId="37EC6B0B" w14:textId="77777777" w:rsidTr="70162FA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74E43" w14:textId="77777777" w:rsidR="00FB3E24" w:rsidRDefault="00FB3E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2618" w14:textId="1DD16F8B" w:rsidR="00FB3E24" w:rsidRDefault="6A8EB1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0162FA9">
              <w:rPr>
                <w:rFonts w:ascii="Corbel" w:hAnsi="Corbel"/>
                <w:sz w:val="24"/>
                <w:szCs w:val="24"/>
              </w:rPr>
              <w:t>400</w:t>
            </w:r>
          </w:p>
        </w:tc>
      </w:tr>
      <w:tr w:rsidR="00FB3E24" w14:paraId="14A9AD25" w14:textId="77777777" w:rsidTr="70162FA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5672" w14:textId="77777777" w:rsidR="00FB3E24" w:rsidRDefault="00FB3E2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17E6" w14:textId="2D3D255C" w:rsidR="00FB3E24" w:rsidRDefault="00FB3E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E7083C"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4C642F12" w14:textId="77777777" w:rsidR="00FB3E24" w:rsidRDefault="00FB3E24" w:rsidP="00FB3E2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A6E9C15" w14:textId="77777777" w:rsidR="00FB3E24" w:rsidRDefault="00FB3E24" w:rsidP="00FB3E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66A39A" w14:textId="67466E2B" w:rsidR="00FB3E24" w:rsidRDefault="0072729E" w:rsidP="00FB3E2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FB3E24">
        <w:rPr>
          <w:rFonts w:ascii="Corbel" w:hAnsi="Corbel"/>
          <w:smallCaps w:val="0"/>
          <w:szCs w:val="24"/>
        </w:rPr>
        <w:lastRenderedPageBreak/>
        <w:t>6. PRAKTYKI ZAWODOWE W RAMACH PRZEDMIOTU</w:t>
      </w:r>
    </w:p>
    <w:p w14:paraId="3C9F19D8" w14:textId="77777777" w:rsidR="00FB3E24" w:rsidRDefault="00FB3E24" w:rsidP="70162FA9">
      <w:pPr>
        <w:pStyle w:val="Punktygwne"/>
        <w:spacing w:before="0" w:after="0"/>
        <w:ind w:left="360"/>
        <w:rPr>
          <w:rFonts w:ascii="Corbel" w:hAnsi="Corbel"/>
          <w:smallCaps w:val="0"/>
        </w:rPr>
      </w:pPr>
    </w:p>
    <w:p w14:paraId="477F3F9E" w14:textId="7DFE038B" w:rsidR="1A784154" w:rsidRDefault="1A784154" w:rsidP="70162FA9">
      <w:pPr>
        <w:pStyle w:val="Punktygwne"/>
        <w:spacing w:before="0" w:after="0"/>
        <w:ind w:left="360"/>
        <w:rPr>
          <w:rFonts w:ascii="Corbel" w:hAnsi="Corbel"/>
          <w:bCs/>
          <w:smallCaps w:val="0"/>
          <w:szCs w:val="24"/>
        </w:rPr>
      </w:pPr>
      <w:r w:rsidRPr="70162FA9">
        <w:rPr>
          <w:rFonts w:ascii="Corbel" w:hAnsi="Corbel"/>
          <w:bCs/>
          <w:smallCaps w:val="0"/>
          <w:szCs w:val="24"/>
        </w:rPr>
        <w:t>Nie dotyczy</w:t>
      </w:r>
    </w:p>
    <w:p w14:paraId="35E79A1F" w14:textId="77777777" w:rsidR="00FB3E24" w:rsidRDefault="00FB3E24" w:rsidP="00FB3E2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107081" w14:textId="77777777" w:rsidR="00FB3E24" w:rsidRDefault="00FB3E24" w:rsidP="00FB3E2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3EB8C527" w14:textId="77777777" w:rsidR="00FB3E24" w:rsidRDefault="00FB3E24" w:rsidP="00FB3E2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B3E24" w14:paraId="542F328C" w14:textId="77777777" w:rsidTr="70162FA9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3D29" w14:textId="77777777" w:rsidR="00FB3E24" w:rsidRDefault="00FB3E24" w:rsidP="70162FA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0162FA9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19527DE9" w14:textId="7DB34129" w:rsidR="70162FA9" w:rsidRDefault="70162FA9" w:rsidP="70162FA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59E73F7C" w14:textId="77777777" w:rsidR="00FB3E24" w:rsidRDefault="00FB3E2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Creswell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J.W., 2013. Projektowanie badań naukowych – metody jakościowe, ilościowe i mieszane Wydawnictwo UJ. Kraków. </w:t>
            </w:r>
          </w:p>
          <w:p w14:paraId="177B5FFA" w14:textId="77777777" w:rsidR="00FB3E24" w:rsidRDefault="00FB3E2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Nachmias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Ch., D., Metody badawcze w naukach społecznych, Zysk i S-ka Wydawnictwo S.C., Poznań 2001 </w:t>
            </w:r>
          </w:p>
          <w:p w14:paraId="731DAAD2" w14:textId="77777777" w:rsidR="00FB3E24" w:rsidRDefault="00FB3E2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3. Z. Ziembiński, Podstawowe problemy prawoznawstwa, Warszawa 1980.</w:t>
            </w:r>
          </w:p>
        </w:tc>
        <w:bookmarkStart w:id="2" w:name="_GoBack"/>
        <w:bookmarkEnd w:id="2"/>
      </w:tr>
      <w:tr w:rsidR="00FB3E24" w14:paraId="3DF58744" w14:textId="77777777" w:rsidTr="70162FA9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F269" w14:textId="77777777" w:rsidR="00FB3E24" w:rsidRDefault="00FB3E24" w:rsidP="70162FA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0162FA9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710DBDF3" w14:textId="75AD4A0F" w:rsidR="70162FA9" w:rsidRDefault="70162FA9" w:rsidP="70162FA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1B3133B" w14:textId="2B3B91F8" w:rsidR="00F35689" w:rsidRDefault="00F35689" w:rsidP="003279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J.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Pieter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Ogólna metodologia pracy naukowej, Wrocław-Warszawa-Kraków 1967.</w:t>
            </w:r>
          </w:p>
        </w:tc>
      </w:tr>
    </w:tbl>
    <w:p w14:paraId="0F530476" w14:textId="77777777" w:rsidR="00FB3E24" w:rsidRDefault="00FB3E24" w:rsidP="00FB3E2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F6C6F0" w14:textId="77777777" w:rsidR="00FB3E24" w:rsidRDefault="00FB3E24" w:rsidP="00FB3E24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FB3E2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CD7FF" w14:textId="77777777" w:rsidR="000F312B" w:rsidRDefault="000F312B" w:rsidP="00C16ABF">
      <w:pPr>
        <w:spacing w:after="0" w:line="240" w:lineRule="auto"/>
      </w:pPr>
      <w:r>
        <w:separator/>
      </w:r>
    </w:p>
  </w:endnote>
  <w:endnote w:type="continuationSeparator" w:id="0">
    <w:p w14:paraId="63B2D72A" w14:textId="77777777" w:rsidR="000F312B" w:rsidRDefault="000F312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26D298" w14:textId="77777777" w:rsidR="000F312B" w:rsidRDefault="000F312B" w:rsidP="00C16ABF">
      <w:pPr>
        <w:spacing w:after="0" w:line="240" w:lineRule="auto"/>
      </w:pPr>
      <w:r>
        <w:separator/>
      </w:r>
    </w:p>
  </w:footnote>
  <w:footnote w:type="continuationSeparator" w:id="0">
    <w:p w14:paraId="2B590054" w14:textId="77777777" w:rsidR="000F312B" w:rsidRDefault="000F312B" w:rsidP="00C16ABF">
      <w:pPr>
        <w:spacing w:after="0" w:line="240" w:lineRule="auto"/>
      </w:pPr>
      <w:r>
        <w:continuationSeparator/>
      </w:r>
    </w:p>
  </w:footnote>
  <w:footnote w:id="1">
    <w:p w14:paraId="613AD128" w14:textId="77777777" w:rsidR="00FB3E24" w:rsidRDefault="00FB3E24" w:rsidP="00FB3E2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218"/>
    <w:rsid w:val="000D04B0"/>
    <w:rsid w:val="000F1C57"/>
    <w:rsid w:val="000F312B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20DC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A6922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793D"/>
    <w:rsid w:val="00327BCA"/>
    <w:rsid w:val="003343CF"/>
    <w:rsid w:val="00346FE9"/>
    <w:rsid w:val="0034759A"/>
    <w:rsid w:val="003503F6"/>
    <w:rsid w:val="003530DD"/>
    <w:rsid w:val="00360A30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01907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729E"/>
    <w:rsid w:val="007327BD"/>
    <w:rsid w:val="00734608"/>
    <w:rsid w:val="00745302"/>
    <w:rsid w:val="007461D6"/>
    <w:rsid w:val="00746EC8"/>
    <w:rsid w:val="00763BF1"/>
    <w:rsid w:val="00766FD4"/>
    <w:rsid w:val="0077537D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586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09AE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5658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0A95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0A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6679"/>
    <w:rsid w:val="00C612F7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87E55"/>
    <w:rsid w:val="00DA190E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083C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5689"/>
    <w:rsid w:val="00F526AF"/>
    <w:rsid w:val="00F617C3"/>
    <w:rsid w:val="00F7066B"/>
    <w:rsid w:val="00F83B28"/>
    <w:rsid w:val="00F974DA"/>
    <w:rsid w:val="00FA46E5"/>
    <w:rsid w:val="00FB3E24"/>
    <w:rsid w:val="00FB7DBA"/>
    <w:rsid w:val="00FC1C25"/>
    <w:rsid w:val="00FC3F45"/>
    <w:rsid w:val="00FD503F"/>
    <w:rsid w:val="00FD7589"/>
    <w:rsid w:val="00FF016A"/>
    <w:rsid w:val="00FF1401"/>
    <w:rsid w:val="00FF5E7D"/>
    <w:rsid w:val="06BDB18F"/>
    <w:rsid w:val="12EE31E4"/>
    <w:rsid w:val="1684054D"/>
    <w:rsid w:val="1A784154"/>
    <w:rsid w:val="285EAE27"/>
    <w:rsid w:val="33011F45"/>
    <w:rsid w:val="33ABD4EF"/>
    <w:rsid w:val="34A9A286"/>
    <w:rsid w:val="3638C007"/>
    <w:rsid w:val="498E7219"/>
    <w:rsid w:val="4C0B042B"/>
    <w:rsid w:val="4FE48B40"/>
    <w:rsid w:val="56AB6764"/>
    <w:rsid w:val="5C8DCBA6"/>
    <w:rsid w:val="65115F4C"/>
    <w:rsid w:val="6A7C2BE6"/>
    <w:rsid w:val="6A8EB125"/>
    <w:rsid w:val="6F1132D7"/>
    <w:rsid w:val="6F389151"/>
    <w:rsid w:val="7016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4B4A3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2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F2BEE-E7C3-47C6-B3A1-DDD135A26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1089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17</cp:revision>
  <cp:lastPrinted>2019-02-06T12:12:00Z</cp:lastPrinted>
  <dcterms:created xsi:type="dcterms:W3CDTF">2020-03-10T11:54:00Z</dcterms:created>
  <dcterms:modified xsi:type="dcterms:W3CDTF">2024-09-04T07:48:00Z</dcterms:modified>
</cp:coreProperties>
</file>